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36" w:rsidRDefault="002D0536" w:rsidP="002D0536">
      <w:pPr>
        <w:pStyle w:val="NoSpacing"/>
      </w:pPr>
      <w:r>
        <w:rPr>
          <w:u w:val="single"/>
        </w:rPr>
        <w:t>William KYLLYNGHAM</w:t>
      </w:r>
      <w:r>
        <w:t xml:space="preserve">      (fl.1483)</w:t>
      </w:r>
    </w:p>
    <w:p w:rsidR="002D0536" w:rsidRPr="0035796B" w:rsidRDefault="002D0536" w:rsidP="002D0536">
      <w:pPr>
        <w:pStyle w:val="NoSpacing"/>
      </w:pPr>
      <w:r w:rsidRPr="0035796B">
        <w:t>of Honing, Norfolk. Yeoman.</w:t>
      </w:r>
    </w:p>
    <w:p w:rsidR="002D0536" w:rsidRPr="0035796B" w:rsidRDefault="002D0536" w:rsidP="002D0536">
      <w:pPr>
        <w:pStyle w:val="NoSpacing"/>
      </w:pPr>
    </w:p>
    <w:p w:rsidR="002D0536" w:rsidRPr="0035796B" w:rsidRDefault="002D0536" w:rsidP="002D0536">
      <w:pPr>
        <w:pStyle w:val="NoSpacing"/>
      </w:pPr>
    </w:p>
    <w:p w:rsidR="002D0536" w:rsidRPr="0035796B" w:rsidRDefault="002D0536" w:rsidP="002D0536">
      <w:pPr>
        <w:pStyle w:val="NoSpacing"/>
      </w:pPr>
      <w:r w:rsidRPr="0035796B">
        <w:tab/>
        <w:t>1483</w:t>
      </w:r>
      <w:r w:rsidRPr="0035796B">
        <w:tab/>
        <w:t>Simon Blake(q.v.) brought a plaint of debt against him.</w:t>
      </w:r>
    </w:p>
    <w:p w:rsidR="002D0536" w:rsidRDefault="002D0536" w:rsidP="002D0536">
      <w:pPr>
        <w:pStyle w:val="NoSpacing"/>
      </w:pPr>
      <w:r>
        <w:tab/>
      </w:r>
      <w:r>
        <w:tab/>
      </w:r>
      <w:r w:rsidRPr="00980AED">
        <w:t>(</w:t>
      </w:r>
      <w:hyperlink r:id="rId6" w:history="1">
        <w:r w:rsidRPr="00F81332">
          <w:rPr>
            <w:rStyle w:val="Hyperlink"/>
          </w:rPr>
          <w:t>http://aalt.law.uh.edu/Indices/CP40Indices/CP40no885A/CP40no885APl.htm</w:t>
        </w:r>
      </w:hyperlink>
      <w:r>
        <w:t>)</w:t>
      </w:r>
    </w:p>
    <w:p w:rsidR="00E55BB0" w:rsidRDefault="00E55BB0" w:rsidP="00E55BB0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Bolte</w:t>
      </w:r>
      <w:proofErr w:type="spellEnd"/>
      <w:r>
        <w:t xml:space="preserve"> of Worsted(q.v.) and Henry Bolt of Eastwick(q.v.) brought</w:t>
      </w:r>
    </w:p>
    <w:p w:rsidR="00E55BB0" w:rsidRDefault="00E55BB0" w:rsidP="00E55BB0">
      <w:pPr>
        <w:pStyle w:val="NoSpacing"/>
        <w:ind w:left="1440" w:hanging="720"/>
      </w:pPr>
      <w:r>
        <w:tab/>
        <w:t xml:space="preserve">a plaint of debt against him, </w:t>
      </w:r>
      <w:r>
        <w:rPr>
          <w:noProof/>
        </w:rPr>
        <w:t>Robert Suffeld of Suffield(q.v.),  and Roger Estgate of Bradfield(q.v.).</w:t>
      </w:r>
    </w:p>
    <w:p w:rsidR="00E55BB0" w:rsidRDefault="00E55BB0" w:rsidP="00E55BB0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D0536" w:rsidRDefault="002D0536" w:rsidP="002D0536">
      <w:pPr>
        <w:pStyle w:val="NoSpacing"/>
      </w:pPr>
    </w:p>
    <w:p w:rsidR="002D0536" w:rsidRDefault="002D0536" w:rsidP="002D0536">
      <w:pPr>
        <w:pStyle w:val="NoSpacing"/>
      </w:pPr>
    </w:p>
    <w:p w:rsidR="00E47068" w:rsidRDefault="002D0536" w:rsidP="002D0536">
      <w:pPr>
        <w:pStyle w:val="NoSpacing"/>
      </w:pPr>
      <w:r w:rsidRPr="0035796B">
        <w:t>1 September 2013</w:t>
      </w:r>
    </w:p>
    <w:p w:rsidR="00E55BB0" w:rsidRPr="00C009D8" w:rsidRDefault="00E55BB0" w:rsidP="002D0536">
      <w:pPr>
        <w:pStyle w:val="NoSpacing"/>
      </w:pPr>
      <w:r>
        <w:t>25 September 2017</w:t>
      </w:r>
      <w:bookmarkStart w:id="0" w:name="_GoBack"/>
      <w:bookmarkEnd w:id="0"/>
    </w:p>
    <w:sectPr w:rsidR="00E55BB0" w:rsidRPr="00C009D8" w:rsidSect="00E55B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536" w:rsidRDefault="002D0536" w:rsidP="00920DE3">
      <w:pPr>
        <w:spacing w:after="0" w:line="240" w:lineRule="auto"/>
      </w:pPr>
      <w:r>
        <w:separator/>
      </w:r>
    </w:p>
  </w:endnote>
  <w:endnote w:type="continuationSeparator" w:id="0">
    <w:p w:rsidR="002D0536" w:rsidRDefault="002D05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536" w:rsidRDefault="002D0536" w:rsidP="00920DE3">
      <w:pPr>
        <w:spacing w:after="0" w:line="240" w:lineRule="auto"/>
      </w:pPr>
      <w:r>
        <w:separator/>
      </w:r>
    </w:p>
  </w:footnote>
  <w:footnote w:type="continuationSeparator" w:id="0">
    <w:p w:rsidR="002D0536" w:rsidRDefault="002D05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36"/>
    <w:rsid w:val="00120749"/>
    <w:rsid w:val="002D0536"/>
    <w:rsid w:val="00624CAE"/>
    <w:rsid w:val="00920DE3"/>
    <w:rsid w:val="00C009D8"/>
    <w:rsid w:val="00CF53C8"/>
    <w:rsid w:val="00E47068"/>
    <w:rsid w:val="00E5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34667"/>
  <w15:docId w15:val="{AB811F04-F0ED-4FEE-870A-ADEB7904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05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2013-11-23T22:08:00Z</dcterms:created>
  <dcterms:modified xsi:type="dcterms:W3CDTF">2017-09-25T10:50:00Z</dcterms:modified>
</cp:coreProperties>
</file>